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271" w:rsidRDefault="00F54780">
      <w:pPr>
        <w:jc w:val="center"/>
        <w:rPr>
          <w:b/>
        </w:rPr>
      </w:pPr>
      <w:bookmarkStart w:id="0" w:name="_GoBack"/>
      <w:bookmarkEnd w:id="0"/>
      <w:r>
        <w:rPr>
          <w:b/>
        </w:rPr>
        <w:t>FANTASY FOOTBALL WEB DESIGN</w:t>
      </w:r>
    </w:p>
    <w:p w:rsidR="001F2271" w:rsidRDefault="00F54780">
      <w:pPr>
        <w:rPr>
          <w:b/>
        </w:rPr>
      </w:pPr>
      <w:r>
        <w:rPr>
          <w:b/>
        </w:rPr>
        <w:t xml:space="preserve">1 Problem Description  </w:t>
      </w:r>
    </w:p>
    <w:p w:rsidR="001F2271" w:rsidRDefault="00F54780">
      <w:r>
        <w:t xml:space="preserve">Design a fantasy football website similar to the TopStrikr, Sky Sports and Premier League fantasy football sites. The site will </w:t>
      </w:r>
      <w:r>
        <w:t>generate revenue via advertising.</w:t>
      </w:r>
    </w:p>
    <w:p w:rsidR="001F2271" w:rsidRDefault="00F54780">
      <w:pPr>
        <w:rPr>
          <w:b/>
        </w:rPr>
      </w:pPr>
      <w:r>
        <w:rPr>
          <w:b/>
        </w:rPr>
        <w:t xml:space="preserve">2 Task Description  </w:t>
      </w:r>
    </w:p>
    <w:p w:rsidR="001F2271" w:rsidRDefault="00F54780">
      <w:r>
        <w:t xml:space="preserve">We need a web design for a fantasy football site that will provide users with an opportunity to act as football managers and take control of their own teams.   </w:t>
      </w:r>
    </w:p>
    <w:p w:rsidR="001F2271" w:rsidRDefault="00F54780">
      <w:r>
        <w:t>They will pick the players, select forma</w:t>
      </w:r>
      <w:r>
        <w:t xml:space="preserve">tions, balance the imaginary budget and make transfers with the aim of winning prizes.   </w:t>
      </w:r>
    </w:p>
    <w:p w:rsidR="001F2271" w:rsidRDefault="00F54780">
      <w:r>
        <w:t xml:space="preserve">Points will be scored based on the real life performance of the players picked and the managers will be ranked according to points accumulated by their teams.  </w:t>
      </w:r>
    </w:p>
    <w:p w:rsidR="001F2271" w:rsidRDefault="00F54780">
      <w:r>
        <w:t>Descr</w:t>
      </w:r>
      <w:r>
        <w:t xml:space="preserve">ibed below are the high level user activities and features that the website is expected to support.   </w:t>
      </w:r>
    </w:p>
    <w:p w:rsidR="001F2271" w:rsidRDefault="001F2271"/>
    <w:p w:rsidR="001F2271" w:rsidRDefault="00F54780">
      <w:r>
        <w:t xml:space="preserve">2.1 Registration and Login </w:t>
      </w:r>
    </w:p>
    <w:p w:rsidR="001F2271" w:rsidRDefault="00F54780">
      <w:r>
        <w:t xml:space="preserve">New users should be able to perform the functions below: </w:t>
      </w:r>
    </w:p>
    <w:p w:rsidR="001F2271" w:rsidRDefault="00F54780">
      <w:r>
        <w:t>•</w:t>
      </w:r>
      <w:r>
        <w:tab/>
        <w:t xml:space="preserve">Register by entering their details </w:t>
      </w:r>
    </w:p>
    <w:p w:rsidR="001F2271" w:rsidRDefault="00F54780">
      <w:r>
        <w:t>•</w:t>
      </w:r>
      <w:r>
        <w:tab/>
        <w:t>Register with Facebook</w:t>
      </w:r>
    </w:p>
    <w:p w:rsidR="001F2271" w:rsidRDefault="00F54780">
      <w:r>
        <w:t>•</w:t>
      </w:r>
      <w:r>
        <w:tab/>
        <w:t>L</w:t>
      </w:r>
      <w:r>
        <w:t>ogin with email address</w:t>
      </w:r>
    </w:p>
    <w:p w:rsidR="001F2271" w:rsidRDefault="00F54780">
      <w:r>
        <w:t>•</w:t>
      </w:r>
      <w:r>
        <w:tab/>
        <w:t xml:space="preserve">Login with Twitter and Facebook    </w:t>
      </w:r>
    </w:p>
    <w:p w:rsidR="001F2271" w:rsidRDefault="001F2271"/>
    <w:p w:rsidR="001F2271" w:rsidRDefault="00F54780">
      <w:r>
        <w:t xml:space="preserve">2.2 Playing the game:  </w:t>
      </w:r>
    </w:p>
    <w:p w:rsidR="001F2271" w:rsidRDefault="00F54780">
      <w:r>
        <w:t xml:space="preserve">Existing users should be able to perform the functions below:  </w:t>
      </w:r>
    </w:p>
    <w:p w:rsidR="001F2271" w:rsidRDefault="00F54780">
      <w:r>
        <w:t xml:space="preserve">2.2.1 Create Team (Pitch View/Data View)  </w:t>
      </w:r>
    </w:p>
    <w:p w:rsidR="001F2271" w:rsidRDefault="00F54780">
      <w:r>
        <w:t>•</w:t>
      </w:r>
      <w:r>
        <w:tab/>
        <w:t xml:space="preserve">Select team name </w:t>
      </w:r>
    </w:p>
    <w:p w:rsidR="001F2271" w:rsidRDefault="00F54780">
      <w:r>
        <w:t>•</w:t>
      </w:r>
      <w:r>
        <w:tab/>
        <w:t xml:space="preserve">Choose club supported </w:t>
      </w:r>
    </w:p>
    <w:p w:rsidR="001F2271" w:rsidRDefault="00F54780">
      <w:r>
        <w:t>•</w:t>
      </w:r>
      <w:r>
        <w:tab/>
        <w:t xml:space="preserve">Select players </w:t>
      </w:r>
      <w:r>
        <w:t>into their team by clicking an auto-generate button or clicking of individual players from a list</w:t>
      </w:r>
    </w:p>
    <w:p w:rsidR="001F2271" w:rsidRDefault="00F54780">
      <w:r>
        <w:t>•</w:t>
      </w:r>
      <w:r>
        <w:tab/>
        <w:t>Select your preferred team name</w:t>
      </w:r>
    </w:p>
    <w:p w:rsidR="001F2271" w:rsidRDefault="00F54780">
      <w:r>
        <w:t>•</w:t>
      </w:r>
      <w:r>
        <w:tab/>
        <w:t>Choose a captain</w:t>
      </w:r>
    </w:p>
    <w:p w:rsidR="001F2271" w:rsidRDefault="00F54780">
      <w:r>
        <w:t>•</w:t>
      </w:r>
      <w:r>
        <w:tab/>
        <w:t xml:space="preserve">Submit team  </w:t>
      </w:r>
    </w:p>
    <w:p w:rsidR="001F2271" w:rsidRDefault="001F2271"/>
    <w:p w:rsidR="001F2271" w:rsidRDefault="001F2271"/>
    <w:p w:rsidR="001F2271" w:rsidRDefault="00F54780">
      <w:r>
        <w:lastRenderedPageBreak/>
        <w:t xml:space="preserve">2.3 Leagues </w:t>
      </w:r>
    </w:p>
    <w:p w:rsidR="001F2271" w:rsidRDefault="00F54780">
      <w:r>
        <w:t>•</w:t>
      </w:r>
      <w:r>
        <w:tab/>
        <w:t xml:space="preserve">Join existing league </w:t>
      </w:r>
    </w:p>
    <w:p w:rsidR="001F2271" w:rsidRDefault="00F54780">
      <w:r>
        <w:t>•</w:t>
      </w:r>
      <w:r>
        <w:tab/>
        <w:t>Join a public league</w:t>
      </w:r>
    </w:p>
    <w:p w:rsidR="001F2271" w:rsidRDefault="00F54780">
      <w:r>
        <w:t>•</w:t>
      </w:r>
      <w:r>
        <w:tab/>
        <w:t>Join a private league usi</w:t>
      </w:r>
      <w:r>
        <w:t xml:space="preserve">ng pin </w:t>
      </w:r>
    </w:p>
    <w:p w:rsidR="001F2271" w:rsidRDefault="00F54780">
      <w:r>
        <w:t>•</w:t>
      </w:r>
      <w:r>
        <w:tab/>
        <w:t xml:space="preserve">Create private leagues: </w:t>
      </w:r>
    </w:p>
    <w:p w:rsidR="001F2271" w:rsidRDefault="00F54780">
      <w:r>
        <w:t>•</w:t>
      </w:r>
      <w:r>
        <w:tab/>
        <w:t xml:space="preserve">Display season, month and weekly views of leaderboard. </w:t>
      </w:r>
    </w:p>
    <w:p w:rsidR="001F2271" w:rsidRDefault="00F54780">
      <w:r>
        <w:t>•</w:t>
      </w:r>
      <w:r>
        <w:tab/>
        <w:t xml:space="preserve">Invite mates to private leagues via Facebook, email and twitter  </w:t>
      </w:r>
    </w:p>
    <w:p w:rsidR="001F2271" w:rsidRDefault="00F54780">
      <w:r>
        <w:t xml:space="preserve"> </w:t>
      </w:r>
    </w:p>
    <w:p w:rsidR="001F2271" w:rsidRDefault="00F54780">
      <w:r>
        <w:t xml:space="preserve">2.4 Transfers and Substitution  </w:t>
      </w:r>
    </w:p>
    <w:p w:rsidR="001F2271" w:rsidRDefault="00F54780">
      <w:r>
        <w:t>•</w:t>
      </w:r>
      <w:r>
        <w:tab/>
        <w:t>Team Display - Display team with player status on data and</w:t>
      </w:r>
      <w:r>
        <w:t xml:space="preserve"> pitch views. </w:t>
      </w:r>
    </w:p>
    <w:p w:rsidR="001F2271" w:rsidRDefault="00F54780">
      <w:r>
        <w:t>•</w:t>
      </w:r>
      <w:r>
        <w:tab/>
        <w:t>Transfers - Buy and sell players on data and pitch views</w:t>
      </w:r>
    </w:p>
    <w:p w:rsidR="001F2271" w:rsidRDefault="00F54780">
      <w:r>
        <w:t>•</w:t>
      </w:r>
      <w:r>
        <w:tab/>
        <w:t>Substitute – Move players from Bench to First team on data and pitch views</w:t>
      </w:r>
    </w:p>
    <w:p w:rsidR="001F2271" w:rsidRDefault="00F54780">
      <w:r>
        <w:t>•</w:t>
      </w:r>
      <w:r>
        <w:tab/>
        <w:t>Change Team captain on data and pitch views</w:t>
      </w:r>
    </w:p>
    <w:p w:rsidR="001F2271" w:rsidRDefault="001F2271"/>
    <w:p w:rsidR="001F2271" w:rsidRDefault="00F54780">
      <w:r>
        <w:t>2.5 Advertising: There should be sections for the followin</w:t>
      </w:r>
      <w:r>
        <w:t>g ad units</w:t>
      </w:r>
    </w:p>
    <w:p w:rsidR="001F2271" w:rsidRDefault="00F54780">
      <w:r>
        <w:t>•</w:t>
      </w:r>
      <w:r>
        <w:tab/>
        <w:t>Horizontal - Large leaderboard, Banner, Half Banner</w:t>
      </w:r>
    </w:p>
    <w:p w:rsidR="001F2271" w:rsidRDefault="00F54780">
      <w:r>
        <w:t>•</w:t>
      </w:r>
      <w:r>
        <w:tab/>
        <w:t xml:space="preserve">Vertical - Skyscraper, Vertical Banner </w:t>
      </w:r>
    </w:p>
    <w:p w:rsidR="001F2271" w:rsidRDefault="00F54780">
      <w:r>
        <w:t>•</w:t>
      </w:r>
      <w:r>
        <w:tab/>
        <w:t>Square - Square, Small Square, Button</w:t>
      </w:r>
    </w:p>
    <w:p w:rsidR="001F2271" w:rsidRDefault="001F2271"/>
    <w:p w:rsidR="001F2271" w:rsidRDefault="00F54780">
      <w:r>
        <w:t xml:space="preserve">2.6 Other Pages/Features </w:t>
      </w:r>
    </w:p>
    <w:p w:rsidR="001F2271" w:rsidRDefault="00F54780">
      <w:r>
        <w:t>Amongst other things the system should also contain the following features:</w:t>
      </w:r>
    </w:p>
    <w:p w:rsidR="001F2271" w:rsidRDefault="00F54780">
      <w:r>
        <w:t>•</w:t>
      </w:r>
      <w:r>
        <w:tab/>
        <w:t>Disp</w:t>
      </w:r>
      <w:r>
        <w:t>lay of Fixtures</w:t>
      </w:r>
    </w:p>
    <w:p w:rsidR="001F2271" w:rsidRDefault="00F54780">
      <w:r>
        <w:t>•</w:t>
      </w:r>
      <w:r>
        <w:tab/>
        <w:t>Display Results</w:t>
      </w:r>
    </w:p>
    <w:p w:rsidR="001F2271" w:rsidRDefault="00F54780">
      <w:r>
        <w:t>•</w:t>
      </w:r>
      <w:r>
        <w:tab/>
        <w:t>Display League table</w:t>
      </w:r>
    </w:p>
    <w:p w:rsidR="001F2271" w:rsidRDefault="00F54780">
      <w:r>
        <w:t>•</w:t>
      </w:r>
      <w:r>
        <w:tab/>
        <w:t>Terms and Condition</w:t>
      </w:r>
    </w:p>
    <w:p w:rsidR="001F2271" w:rsidRDefault="00F54780">
      <w:r>
        <w:t>•</w:t>
      </w:r>
      <w:r>
        <w:tab/>
        <w:t>Invite friends</w:t>
      </w:r>
    </w:p>
    <w:p w:rsidR="001F2271" w:rsidRDefault="00F54780">
      <w:r>
        <w:t>•</w:t>
      </w:r>
      <w:r>
        <w:tab/>
        <w:t>Contact us</w:t>
      </w:r>
    </w:p>
    <w:p w:rsidR="001F2271" w:rsidRDefault="00F54780">
      <w:r>
        <w:t>•</w:t>
      </w:r>
      <w:r>
        <w:tab/>
        <w:t>Branded header and logo</w:t>
      </w:r>
    </w:p>
    <w:sectPr w:rsidR="001F2271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780" w:rsidRDefault="00F54780">
      <w:pPr>
        <w:spacing w:after="0" w:line="240" w:lineRule="auto"/>
      </w:pPr>
      <w:r>
        <w:separator/>
      </w:r>
    </w:p>
  </w:endnote>
  <w:endnote w:type="continuationSeparator" w:id="0">
    <w:p w:rsidR="00F54780" w:rsidRDefault="00F5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780" w:rsidRDefault="00F5478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54780" w:rsidRDefault="00F54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1F2271"/>
    <w:rsid w:val="001F2271"/>
    <w:rsid w:val="00EF6CEA"/>
    <w:rsid w:val="00F5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0E9B96-2AD2-4908-A668-0C02106F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ListParagraph">
    <w:name w:val="List Paragraph"/>
    <w:basedOn w:val="Normal"/>
    <w:pPr>
      <w:ind w:left="720"/>
    </w:pPr>
  </w:style>
  <w:style w:type="paragraph" w:customStyle="1" w:styleId="align-justify">
    <w:name w:val="align-justify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rPr>
      <w:b/>
      <w:bCs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Ozav_Tom</dc:creator>
  <dc:description/>
  <cp:lastModifiedBy>Ozav_Tom</cp:lastModifiedBy>
  <cp:revision>2</cp:revision>
  <dcterms:created xsi:type="dcterms:W3CDTF">2014-07-08T21:33:00Z</dcterms:created>
  <dcterms:modified xsi:type="dcterms:W3CDTF">2014-07-08T21:33:00Z</dcterms:modified>
</cp:coreProperties>
</file>